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10021458-Zeitvertrag STLB-BauZ Nr. 655, 657, 660 und 661 am GIZ Standort Berlin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10021458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Leistungen des STLB-BauZ 655, 657, 660 und 661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